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D47DF" w14:textId="77777777" w:rsidR="005474F3" w:rsidRDefault="005474F3" w:rsidP="005474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AMYS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EAAF10E" w14:textId="77777777" w:rsidR="005474F3" w:rsidRDefault="005474F3" w:rsidP="005474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Queen’s Camel, Somerset. Husbandman.</w:t>
      </w:r>
    </w:p>
    <w:p w14:paraId="3EEE8505" w14:textId="77777777" w:rsidR="005474F3" w:rsidRDefault="005474F3" w:rsidP="005474F3">
      <w:pPr>
        <w:pStyle w:val="NoSpacing"/>
        <w:rPr>
          <w:rFonts w:cs="Times New Roman"/>
          <w:szCs w:val="24"/>
        </w:rPr>
      </w:pPr>
    </w:p>
    <w:p w14:paraId="5F71EFF9" w14:textId="77777777" w:rsidR="005474F3" w:rsidRDefault="005474F3" w:rsidP="005474F3">
      <w:pPr>
        <w:pStyle w:val="NoSpacing"/>
        <w:rPr>
          <w:rFonts w:cs="Times New Roman"/>
          <w:szCs w:val="24"/>
        </w:rPr>
      </w:pPr>
    </w:p>
    <w:p w14:paraId="31101786" w14:textId="77777777" w:rsidR="005474F3" w:rsidRDefault="005474F3" w:rsidP="005474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Prest</w:t>
      </w:r>
      <w:proofErr w:type="spellEnd"/>
      <w:r>
        <w:rPr>
          <w:rFonts w:cs="Times New Roman"/>
          <w:szCs w:val="24"/>
        </w:rPr>
        <w:t>, clerk(q.v.), brought a plaint of debt against him.</w:t>
      </w:r>
    </w:p>
    <w:p w14:paraId="51633104" w14:textId="77777777" w:rsidR="005474F3" w:rsidRDefault="005474F3" w:rsidP="005474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8223F"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655C4F47" w14:textId="77777777" w:rsidR="005474F3" w:rsidRDefault="005474F3" w:rsidP="005474F3">
      <w:pPr>
        <w:pStyle w:val="NoSpacing"/>
        <w:rPr>
          <w:rFonts w:cs="Times New Roman"/>
          <w:szCs w:val="24"/>
        </w:rPr>
      </w:pPr>
    </w:p>
    <w:p w14:paraId="215A350E" w14:textId="77777777" w:rsidR="005474F3" w:rsidRDefault="005474F3" w:rsidP="005474F3">
      <w:pPr>
        <w:pStyle w:val="NoSpacing"/>
        <w:rPr>
          <w:rFonts w:cs="Times New Roman"/>
          <w:szCs w:val="24"/>
        </w:rPr>
      </w:pPr>
    </w:p>
    <w:p w14:paraId="1CB220E5" w14:textId="77777777" w:rsidR="005474F3" w:rsidRDefault="005474F3" w:rsidP="005474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March 2023</w:t>
      </w:r>
    </w:p>
    <w:p w14:paraId="452F0A0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B5E71" w14:textId="77777777" w:rsidR="005474F3" w:rsidRDefault="005474F3" w:rsidP="009139A6">
      <w:r>
        <w:separator/>
      </w:r>
    </w:p>
  </w:endnote>
  <w:endnote w:type="continuationSeparator" w:id="0">
    <w:p w14:paraId="3C9A7177" w14:textId="77777777" w:rsidR="005474F3" w:rsidRDefault="005474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9F3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F952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1E4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0E179" w14:textId="77777777" w:rsidR="005474F3" w:rsidRDefault="005474F3" w:rsidP="009139A6">
      <w:r>
        <w:separator/>
      </w:r>
    </w:p>
  </w:footnote>
  <w:footnote w:type="continuationSeparator" w:id="0">
    <w:p w14:paraId="28B7CBD2" w14:textId="77777777" w:rsidR="005474F3" w:rsidRDefault="005474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C87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CA5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030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4F3"/>
    <w:rsid w:val="000666E0"/>
    <w:rsid w:val="002510B7"/>
    <w:rsid w:val="005474F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5020A"/>
  <w15:chartTrackingRefBased/>
  <w15:docId w15:val="{EAA4701E-C607-4CB1-B68D-30FDE5BB5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474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2023-05-11T19:00:00Z</dcterms:created>
  <dcterms:modified xsi:type="dcterms:W3CDTF">2023-05-11T19:01:00Z</dcterms:modified>
</cp:coreProperties>
</file>